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71022" w14:textId="45AA1A10" w:rsidR="00DA7898" w:rsidRPr="00BB0A2D" w:rsidRDefault="00DA7898" w:rsidP="009C70DB">
      <w:pPr>
        <w:pStyle w:val="Listeavsnitt"/>
        <w:numPr>
          <w:ilvl w:val="0"/>
          <w:numId w:val="5"/>
        </w:numPr>
      </w:pPr>
      <w:r w:rsidRPr="009C70DB">
        <w:rPr>
          <w:rFonts w:cs="Calibri"/>
          <w:b/>
          <w:bCs/>
          <w:sz w:val="28"/>
          <w:szCs w:val="28"/>
        </w:rPr>
        <w:t xml:space="preserve">Tilbudsbekreftelse </w:t>
      </w:r>
      <w:r w:rsidRPr="00BB0A2D">
        <w:t xml:space="preserve">- </w:t>
      </w:r>
      <w:r w:rsidR="009C70DB" w:rsidRPr="009C70DB">
        <w:t>Leverandør skal fylle ut avmerkingsbokser og gule felter:</w:t>
      </w: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82"/>
      </w:tblGrid>
      <w:tr w:rsidR="001E29EA" w:rsidRPr="006E1E6D" w14:paraId="5B4374AB" w14:textId="77777777" w:rsidTr="7D7536A2">
        <w:trPr>
          <w:trHeight w:val="455"/>
        </w:trPr>
        <w:tc>
          <w:tcPr>
            <w:tcW w:w="1980" w:type="dxa"/>
            <w:shd w:val="clear" w:color="auto" w:fill="F2F2F2" w:themeFill="background1" w:themeFillShade="F2"/>
          </w:tcPr>
          <w:p w14:paraId="1861E2F5" w14:textId="552AB90E" w:rsidR="001E29EA" w:rsidRPr="00710714" w:rsidRDefault="00FE57C0" w:rsidP="00BD3471">
            <w:pPr>
              <w:spacing w:after="0"/>
              <w:rPr>
                <w:rFonts w:cs="Calibri"/>
                <w:b/>
                <w:bCs/>
              </w:rPr>
            </w:pPr>
            <w:r w:rsidRPr="00710714">
              <w:rPr>
                <w:rFonts w:cs="Calibri"/>
                <w:b/>
                <w:bCs/>
              </w:rPr>
              <w:t>Konkurranse</w:t>
            </w:r>
            <w:r w:rsidR="001E29EA" w:rsidRPr="00710714">
              <w:rPr>
                <w:rFonts w:cs="Calibri"/>
                <w:b/>
                <w:bCs/>
              </w:rPr>
              <w:t>:</w:t>
            </w:r>
          </w:p>
        </w:tc>
        <w:tc>
          <w:tcPr>
            <w:tcW w:w="7082" w:type="dxa"/>
          </w:tcPr>
          <w:p w14:paraId="7E4C96D5" w14:textId="7F38E893" w:rsidR="001E29EA" w:rsidRPr="008A3EB4" w:rsidRDefault="007D0751" w:rsidP="007D0751">
            <w:pPr>
              <w:spacing w:after="0"/>
              <w:rPr>
                <w:rFonts w:cs="Calibri"/>
                <w:b/>
                <w:bCs/>
              </w:rPr>
            </w:pPr>
            <w:r w:rsidRPr="007D0751">
              <w:rPr>
                <w:rFonts w:cs="Calibri"/>
                <w:b/>
                <w:bCs/>
              </w:rPr>
              <w:t>202618543</w:t>
            </w:r>
            <w:r w:rsidR="00674AF6" w:rsidRPr="7D7536A2">
              <w:rPr>
                <w:rFonts w:cs="Calibri"/>
                <w:b/>
                <w:bCs/>
              </w:rPr>
              <w:t xml:space="preserve"> </w:t>
            </w:r>
            <w:r w:rsidR="00FE57C0" w:rsidRPr="7D7536A2">
              <w:rPr>
                <w:rFonts w:cs="Calibri"/>
                <w:b/>
                <w:bCs/>
              </w:rPr>
              <w:t xml:space="preserve">– </w:t>
            </w:r>
            <w:r w:rsidR="00E866DD" w:rsidRPr="7D7536A2">
              <w:rPr>
                <w:rFonts w:cs="Calibri"/>
                <w:b/>
                <w:bCs/>
              </w:rPr>
              <w:t xml:space="preserve">Forbruks- og </w:t>
            </w:r>
            <w:bookmarkStart w:id="0" w:name="_Int_yjw4R7wK"/>
            <w:r w:rsidR="00E866DD" w:rsidRPr="7D7536A2">
              <w:rPr>
                <w:rFonts w:cs="Calibri"/>
                <w:b/>
                <w:bCs/>
              </w:rPr>
              <w:t>ren</w:t>
            </w:r>
            <w:r w:rsidR="5C28B285" w:rsidRPr="7D7536A2">
              <w:rPr>
                <w:rFonts w:cs="Calibri"/>
                <w:b/>
                <w:bCs/>
              </w:rPr>
              <w:t>holds</w:t>
            </w:r>
            <w:r w:rsidR="00E866DD" w:rsidRPr="7D7536A2">
              <w:rPr>
                <w:rFonts w:cs="Calibri"/>
                <w:b/>
                <w:bCs/>
              </w:rPr>
              <w:t>materiell</w:t>
            </w:r>
            <w:bookmarkEnd w:id="0"/>
            <w:r w:rsidR="00E866DD" w:rsidRPr="7D7536A2">
              <w:rPr>
                <w:rFonts w:cs="Calibri"/>
                <w:b/>
                <w:bCs/>
              </w:rPr>
              <w:t xml:space="preserve"> i Trøndelag</w:t>
            </w:r>
          </w:p>
        </w:tc>
      </w:tr>
    </w:tbl>
    <w:p w14:paraId="64BBEC37" w14:textId="77777777" w:rsidR="001E29EA" w:rsidRPr="001B0C6C" w:rsidRDefault="001E29EA" w:rsidP="001E29EA">
      <w:pPr>
        <w:spacing w:after="0"/>
        <w:rPr>
          <w:rFonts w:cs="Calibri"/>
          <w:sz w:val="10"/>
          <w:szCs w:val="10"/>
        </w:rPr>
      </w:pP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82"/>
      </w:tblGrid>
      <w:tr w:rsidR="00DA7898" w:rsidRPr="006E1E6D" w14:paraId="252ABBE3" w14:textId="77777777" w:rsidTr="00163839">
        <w:trPr>
          <w:trHeight w:val="404"/>
        </w:trPr>
        <w:tc>
          <w:tcPr>
            <w:tcW w:w="1980" w:type="dxa"/>
            <w:shd w:val="clear" w:color="auto" w:fill="F2F2F2" w:themeFill="background1" w:themeFillShade="F2"/>
          </w:tcPr>
          <w:p w14:paraId="25451997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  <w:r w:rsidRPr="006E1E6D">
              <w:rPr>
                <w:rFonts w:cs="Calibri"/>
              </w:rPr>
              <w:t>Firmanavn: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66F3770B" w14:textId="02D4BA44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  <w:tr w:rsidR="00DA7898" w:rsidRPr="00412394" w14:paraId="268874B2" w14:textId="77777777" w:rsidTr="00163839">
        <w:trPr>
          <w:trHeight w:val="422"/>
        </w:trPr>
        <w:tc>
          <w:tcPr>
            <w:tcW w:w="1980" w:type="dxa"/>
            <w:shd w:val="clear" w:color="auto" w:fill="F2F2F2" w:themeFill="background1" w:themeFillShade="F2"/>
          </w:tcPr>
          <w:p w14:paraId="7376B39A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  <w:r w:rsidRPr="006E1E6D">
              <w:rPr>
                <w:rFonts w:cs="Calibri"/>
              </w:rPr>
              <w:t>Org. nummer: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2BD5075E" w14:textId="60478D2B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  <w:tr w:rsidR="00DA7898" w:rsidRPr="00412394" w14:paraId="71B68DFA" w14:textId="77777777" w:rsidTr="00163839">
        <w:trPr>
          <w:trHeight w:val="414"/>
        </w:trPr>
        <w:tc>
          <w:tcPr>
            <w:tcW w:w="1980" w:type="dxa"/>
            <w:shd w:val="clear" w:color="auto" w:fill="F2F2F2" w:themeFill="background1" w:themeFillShade="F2"/>
          </w:tcPr>
          <w:p w14:paraId="6895D740" w14:textId="0F494CCD" w:rsidR="00DA7898" w:rsidRPr="006E1E6D" w:rsidRDefault="005C6E3E" w:rsidP="0063298B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A</w:t>
            </w:r>
            <w:r w:rsidR="00DA7898" w:rsidRPr="006E1E6D">
              <w:rPr>
                <w:rFonts w:cs="Calibri"/>
              </w:rPr>
              <w:t>dresse: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576FA916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</w:tbl>
    <w:p w14:paraId="25842D89" w14:textId="2CFB53B6" w:rsidR="00DA7898" w:rsidRPr="001B0C6C" w:rsidRDefault="00DA7898" w:rsidP="0063298B">
      <w:pPr>
        <w:spacing w:after="0"/>
        <w:rPr>
          <w:rFonts w:cs="Calibri"/>
          <w:sz w:val="10"/>
          <w:szCs w:val="10"/>
        </w:rPr>
      </w:pP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82"/>
      </w:tblGrid>
      <w:tr w:rsidR="00DA7898" w:rsidRPr="006E1E6D" w14:paraId="7CA522A5" w14:textId="77777777" w:rsidTr="00163839">
        <w:trPr>
          <w:trHeight w:val="422"/>
        </w:trPr>
        <w:tc>
          <w:tcPr>
            <w:tcW w:w="1980" w:type="dxa"/>
            <w:shd w:val="clear" w:color="auto" w:fill="F2F2F2" w:themeFill="background1" w:themeFillShade="F2"/>
          </w:tcPr>
          <w:p w14:paraId="5AD3AAA6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  <w:r w:rsidRPr="006E1E6D">
              <w:rPr>
                <w:rFonts w:cs="Calibri"/>
              </w:rPr>
              <w:t>Kontaktperson: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05467FE5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  <w:tr w:rsidR="001900E2" w:rsidRPr="006E1E6D" w14:paraId="7D260FC8" w14:textId="77777777" w:rsidTr="00163839">
        <w:trPr>
          <w:trHeight w:val="414"/>
        </w:trPr>
        <w:tc>
          <w:tcPr>
            <w:tcW w:w="1980" w:type="dxa"/>
            <w:shd w:val="clear" w:color="auto" w:fill="F2F2F2" w:themeFill="background1" w:themeFillShade="F2"/>
          </w:tcPr>
          <w:p w14:paraId="662F0575" w14:textId="7422B682" w:rsidR="001900E2" w:rsidRPr="006E1E6D" w:rsidRDefault="005C6E3E" w:rsidP="0063298B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Mobil</w:t>
            </w:r>
            <w:r w:rsidR="001900E2" w:rsidRPr="006E1E6D">
              <w:rPr>
                <w:rFonts w:cs="Calibri"/>
              </w:rPr>
              <w:t>nummer: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5B2D8A78" w14:textId="0CC18D0A" w:rsidR="001900E2" w:rsidRPr="006E1E6D" w:rsidRDefault="001900E2" w:rsidP="0063298B">
            <w:pPr>
              <w:spacing w:after="0"/>
              <w:rPr>
                <w:rFonts w:cs="Calibri"/>
              </w:rPr>
            </w:pPr>
          </w:p>
        </w:tc>
      </w:tr>
      <w:tr w:rsidR="00DA7898" w:rsidRPr="006E1E6D" w14:paraId="459B7A8A" w14:textId="77777777" w:rsidTr="00163839">
        <w:trPr>
          <w:trHeight w:val="419"/>
        </w:trPr>
        <w:tc>
          <w:tcPr>
            <w:tcW w:w="1980" w:type="dxa"/>
            <w:shd w:val="clear" w:color="auto" w:fill="F2F2F2" w:themeFill="background1" w:themeFillShade="F2"/>
          </w:tcPr>
          <w:p w14:paraId="383864F7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  <w:r w:rsidRPr="006E1E6D">
              <w:rPr>
                <w:rFonts w:cs="Calibri"/>
              </w:rPr>
              <w:t>E-postadresse: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66863491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</w:tbl>
    <w:p w14:paraId="78B8CE21" w14:textId="77777777" w:rsidR="00DA7898" w:rsidRPr="006E1E6D" w:rsidRDefault="00DA7898" w:rsidP="0063298B">
      <w:pPr>
        <w:spacing w:after="0"/>
        <w:rPr>
          <w:rFonts w:cs="Calibri"/>
        </w:rPr>
      </w:pPr>
    </w:p>
    <w:p w14:paraId="586009B5" w14:textId="5EA606EB" w:rsidR="00ED4BCA" w:rsidRDefault="00DA7898" w:rsidP="00DA7898">
      <w:pPr>
        <w:rPr>
          <w:rFonts w:cs="Calibri"/>
        </w:rPr>
      </w:pPr>
      <w:r w:rsidRPr="006E1E6D">
        <w:rPr>
          <w:rFonts w:cs="Calibri"/>
        </w:rPr>
        <w:t xml:space="preserve">Ovennevnte </w:t>
      </w:r>
      <w:r w:rsidR="005C6E3E">
        <w:rPr>
          <w:rFonts w:cs="Calibri"/>
        </w:rPr>
        <w:t>L</w:t>
      </w:r>
      <w:r w:rsidRPr="006E1E6D">
        <w:rPr>
          <w:rFonts w:cs="Calibri"/>
        </w:rPr>
        <w:t>everandør gir med dette tilbud i henhold til de betingelser som fremkommer av Konkurransegrunnlaget</w:t>
      </w:r>
      <w:r w:rsidR="00ED4BCA">
        <w:rPr>
          <w:rFonts w:cs="Calibri"/>
        </w:rPr>
        <w:t xml:space="preserve"> med vedlegg</w:t>
      </w:r>
      <w:r w:rsidRPr="006E1E6D">
        <w:rPr>
          <w:rFonts w:cs="Calibri"/>
        </w:rPr>
        <w:t xml:space="preserve">. </w:t>
      </w:r>
    </w:p>
    <w:p w14:paraId="64C8CB8F" w14:textId="465C2764" w:rsidR="00DA7898" w:rsidRPr="001D4269" w:rsidRDefault="001D4269" w:rsidP="00DA7898">
      <w:pPr>
        <w:rPr>
          <w:rFonts w:cs="Calibri"/>
          <w:i/>
          <w:iCs/>
        </w:rPr>
      </w:pPr>
      <w:r w:rsidRPr="00334DD2">
        <w:rPr>
          <w:rFonts w:cs="Calibri"/>
          <w:i/>
          <w:iCs/>
        </w:rPr>
        <w:t>Sett et kryss:</w:t>
      </w:r>
    </w:p>
    <w:p w14:paraId="6735856D" w14:textId="77777777" w:rsidR="00DA7898" w:rsidRPr="006E1E6D" w:rsidRDefault="00DA7898" w:rsidP="00DA7898">
      <w:pPr>
        <w:rPr>
          <w:rFonts w:cs="Calibri"/>
        </w:rPr>
      </w:pPr>
      <w:r w:rsidRPr="006E1E6D">
        <w:rPr>
          <w:rFonts w:cs="Calibri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E1E6D">
        <w:rPr>
          <w:rFonts w:cs="Calibri"/>
        </w:rPr>
        <w:instrText xml:space="preserve"> FORMCHECKBOX </w:instrText>
      </w:r>
      <w:r w:rsidRPr="006E1E6D">
        <w:rPr>
          <w:rFonts w:cs="Calibri"/>
        </w:rPr>
      </w:r>
      <w:r w:rsidRPr="006E1E6D">
        <w:rPr>
          <w:rFonts w:cs="Calibri"/>
        </w:rPr>
        <w:fldChar w:fldCharType="separate"/>
      </w:r>
      <w:r w:rsidRPr="006E1E6D">
        <w:rPr>
          <w:rFonts w:cs="Calibri"/>
        </w:rPr>
        <w:fldChar w:fldCharType="end"/>
      </w:r>
      <w:r w:rsidRPr="006E1E6D">
        <w:rPr>
          <w:rFonts w:cs="Calibri"/>
        </w:rPr>
        <w:t xml:space="preserve"> Tilbudet inneholder ingen forbehold.</w:t>
      </w:r>
    </w:p>
    <w:p w14:paraId="11B1514F" w14:textId="7B8CD650" w:rsidR="00DA7898" w:rsidRDefault="00DA7898" w:rsidP="00DA7898">
      <w:pPr>
        <w:rPr>
          <w:rFonts w:cs="Calibri"/>
        </w:rPr>
      </w:pPr>
      <w:r w:rsidRPr="006E1E6D">
        <w:rPr>
          <w:rFonts w:cs="Calibri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E1E6D">
        <w:rPr>
          <w:rFonts w:cs="Calibri"/>
        </w:rPr>
        <w:instrText xml:space="preserve"> FORMCHECKBOX </w:instrText>
      </w:r>
      <w:r w:rsidRPr="006E1E6D">
        <w:rPr>
          <w:rFonts w:cs="Calibri"/>
        </w:rPr>
      </w:r>
      <w:r w:rsidRPr="006E1E6D">
        <w:rPr>
          <w:rFonts w:cs="Calibri"/>
        </w:rPr>
        <w:fldChar w:fldCharType="separate"/>
      </w:r>
      <w:r w:rsidRPr="006E1E6D">
        <w:rPr>
          <w:rFonts w:cs="Calibri"/>
        </w:rPr>
        <w:fldChar w:fldCharType="end"/>
      </w:r>
      <w:r w:rsidRPr="006E1E6D">
        <w:rPr>
          <w:rFonts w:cs="Calibri"/>
        </w:rPr>
        <w:t xml:space="preserve"> Tilbudet inneholder følgende forbehold</w:t>
      </w:r>
      <w:r w:rsidR="004062D9">
        <w:rPr>
          <w:rFonts w:cs="Calibri"/>
        </w:rPr>
        <w:t>/ avvik</w:t>
      </w:r>
      <w:r w:rsidR="004D1D0F">
        <w:rPr>
          <w:rFonts w:cs="Calibri"/>
        </w:rPr>
        <w:t>:</w:t>
      </w: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7507"/>
      </w:tblGrid>
      <w:tr w:rsidR="008C5EEF" w:rsidRPr="00FE57C0" w14:paraId="58062F4A" w14:textId="77777777" w:rsidTr="009A772C">
        <w:trPr>
          <w:trHeight w:val="535"/>
        </w:trPr>
        <w:tc>
          <w:tcPr>
            <w:tcW w:w="1555" w:type="dxa"/>
            <w:shd w:val="clear" w:color="auto" w:fill="F2F2F2" w:themeFill="background1" w:themeFillShade="F2"/>
            <w:hideMark/>
          </w:tcPr>
          <w:p w14:paraId="5E7CFA5A" w14:textId="2FEBA155" w:rsidR="008C5EEF" w:rsidRPr="00FE57C0" w:rsidRDefault="008C5EEF" w:rsidP="00580291">
            <w:pPr>
              <w:spacing w:after="0"/>
              <w:rPr>
                <w:rFonts w:cs="Calibri"/>
              </w:rPr>
            </w:pPr>
            <w:r w:rsidRPr="00FE57C0">
              <w:rPr>
                <w:rFonts w:cs="Calibri"/>
              </w:rPr>
              <w:t>Referanse i innlevert</w:t>
            </w:r>
            <w:r w:rsidR="004D1D0F">
              <w:rPr>
                <w:rFonts w:cs="Calibri"/>
              </w:rPr>
              <w:t xml:space="preserve"> tilbud</w:t>
            </w:r>
          </w:p>
        </w:tc>
        <w:tc>
          <w:tcPr>
            <w:tcW w:w="7507" w:type="dxa"/>
            <w:shd w:val="clear" w:color="auto" w:fill="F2F2F2" w:themeFill="background1" w:themeFillShade="F2"/>
            <w:hideMark/>
          </w:tcPr>
          <w:p w14:paraId="7B9D34F8" w14:textId="7D99045B" w:rsidR="008C5EEF" w:rsidRPr="00FE57C0" w:rsidRDefault="008135D2" w:rsidP="00580291">
            <w:pPr>
              <w:spacing w:after="0"/>
              <w:rPr>
                <w:rFonts w:cs="Calibri"/>
              </w:rPr>
            </w:pPr>
            <w:r w:rsidRPr="00FE57C0">
              <w:rPr>
                <w:rFonts w:cs="Calibri"/>
              </w:rPr>
              <w:t>Beskrivelse av forbehold</w:t>
            </w:r>
            <w:r w:rsidR="004062D9">
              <w:rPr>
                <w:rFonts w:cs="Calibri"/>
              </w:rPr>
              <w:t>/ avvik</w:t>
            </w:r>
          </w:p>
        </w:tc>
      </w:tr>
      <w:tr w:rsidR="008C5EEF" w:rsidRPr="00334DD2" w14:paraId="79BCF5A6" w14:textId="77777777" w:rsidTr="009A772C">
        <w:trPr>
          <w:trHeight w:val="358"/>
        </w:trPr>
        <w:tc>
          <w:tcPr>
            <w:tcW w:w="1555" w:type="dxa"/>
            <w:shd w:val="clear" w:color="auto" w:fill="FFF8CC" w:themeFill="accent1" w:themeFillTint="33"/>
          </w:tcPr>
          <w:p w14:paraId="00510FF0" w14:textId="77777777" w:rsidR="008C5EEF" w:rsidRPr="00334DD2" w:rsidRDefault="008C5EEF" w:rsidP="00580291">
            <w:pPr>
              <w:pStyle w:val="Brdtekst"/>
              <w:rPr>
                <w:rFonts w:cs="Calibri"/>
              </w:rPr>
            </w:pPr>
          </w:p>
        </w:tc>
        <w:tc>
          <w:tcPr>
            <w:tcW w:w="7507" w:type="dxa"/>
            <w:shd w:val="clear" w:color="auto" w:fill="FFF8CC" w:themeFill="accent1" w:themeFillTint="33"/>
          </w:tcPr>
          <w:p w14:paraId="40DD2CCD" w14:textId="77777777" w:rsidR="00FD1E13" w:rsidRPr="00334DD2" w:rsidRDefault="00FD1E13" w:rsidP="00580291">
            <w:pPr>
              <w:pStyle w:val="Brdtekst"/>
              <w:rPr>
                <w:rFonts w:cs="Calibri"/>
              </w:rPr>
            </w:pPr>
          </w:p>
        </w:tc>
      </w:tr>
      <w:tr w:rsidR="008C5EEF" w:rsidRPr="00334DD2" w14:paraId="64744FC6" w14:textId="77777777" w:rsidTr="009A772C">
        <w:trPr>
          <w:trHeight w:val="350"/>
        </w:trPr>
        <w:tc>
          <w:tcPr>
            <w:tcW w:w="1555" w:type="dxa"/>
            <w:shd w:val="clear" w:color="auto" w:fill="FFF8CC" w:themeFill="accent1" w:themeFillTint="33"/>
          </w:tcPr>
          <w:p w14:paraId="6128D00C" w14:textId="77777777" w:rsidR="008C5EEF" w:rsidRPr="00334DD2" w:rsidRDefault="008C5EEF" w:rsidP="00580291">
            <w:pPr>
              <w:pStyle w:val="Brdtekst"/>
              <w:rPr>
                <w:rFonts w:cs="Calibri"/>
              </w:rPr>
            </w:pPr>
          </w:p>
        </w:tc>
        <w:tc>
          <w:tcPr>
            <w:tcW w:w="7507" w:type="dxa"/>
            <w:shd w:val="clear" w:color="auto" w:fill="FFF8CC" w:themeFill="accent1" w:themeFillTint="33"/>
          </w:tcPr>
          <w:p w14:paraId="75C255D1" w14:textId="77777777" w:rsidR="00FD1E13" w:rsidRPr="00334DD2" w:rsidRDefault="00FD1E13" w:rsidP="00580291">
            <w:pPr>
              <w:pStyle w:val="Brdtekst"/>
              <w:rPr>
                <w:rFonts w:cs="Calibri"/>
              </w:rPr>
            </w:pPr>
          </w:p>
        </w:tc>
      </w:tr>
      <w:tr w:rsidR="008C5EEF" w:rsidRPr="00334DD2" w14:paraId="28878469" w14:textId="77777777" w:rsidTr="009A772C">
        <w:trPr>
          <w:trHeight w:val="355"/>
        </w:trPr>
        <w:tc>
          <w:tcPr>
            <w:tcW w:w="1555" w:type="dxa"/>
            <w:shd w:val="clear" w:color="auto" w:fill="FFF8CC" w:themeFill="accent1" w:themeFillTint="33"/>
          </w:tcPr>
          <w:p w14:paraId="5D25582A" w14:textId="77777777" w:rsidR="008C5EEF" w:rsidRPr="00334DD2" w:rsidRDefault="008C5EEF" w:rsidP="00580291">
            <w:pPr>
              <w:pStyle w:val="Brdtekst"/>
              <w:rPr>
                <w:rFonts w:cs="Calibri"/>
              </w:rPr>
            </w:pPr>
          </w:p>
        </w:tc>
        <w:tc>
          <w:tcPr>
            <w:tcW w:w="7507" w:type="dxa"/>
            <w:shd w:val="clear" w:color="auto" w:fill="FFF8CC" w:themeFill="accent1" w:themeFillTint="33"/>
          </w:tcPr>
          <w:p w14:paraId="7CB4190C" w14:textId="77777777" w:rsidR="00FD1E13" w:rsidRPr="00334DD2" w:rsidRDefault="00FD1E13" w:rsidP="00580291">
            <w:pPr>
              <w:pStyle w:val="Brdtekst"/>
              <w:rPr>
                <w:rFonts w:cs="Calibri"/>
              </w:rPr>
            </w:pPr>
          </w:p>
        </w:tc>
      </w:tr>
    </w:tbl>
    <w:p w14:paraId="59806FBF" w14:textId="52D1D3FE" w:rsidR="00DA7898" w:rsidRPr="006E1E6D" w:rsidRDefault="00DA7898" w:rsidP="00412394">
      <w:pPr>
        <w:spacing w:before="240"/>
        <w:rPr>
          <w:rFonts w:cs="Calibri"/>
        </w:rPr>
      </w:pPr>
      <w:r w:rsidRPr="006E1E6D">
        <w:rPr>
          <w:rFonts w:cs="Calibri"/>
        </w:rPr>
        <w:t>Vi vedstår oss vårt tilbud til den dato som er angitt i Konkurransegrunnlaget. Tilbudet kan aksepteres av oppdragsgiver når som helst fram til utløp av vedståelsesfristen.</w:t>
      </w:r>
    </w:p>
    <w:p w14:paraId="51686384" w14:textId="1BECB611" w:rsidR="00EF7F27" w:rsidRDefault="00D336DD" w:rsidP="00D336DD">
      <w:r>
        <w:t>&gt;</w:t>
      </w:r>
    </w:p>
    <w:p w14:paraId="631161B2" w14:textId="77777777" w:rsidR="00EF7F27" w:rsidRDefault="00EF7F27">
      <w:pPr>
        <w:spacing w:after="160" w:line="259" w:lineRule="auto"/>
      </w:pPr>
      <w:r>
        <w:br w:type="page"/>
      </w:r>
    </w:p>
    <w:p w14:paraId="57BAAFA4" w14:textId="6C800E46" w:rsidR="00101918" w:rsidRPr="00BB0A2D" w:rsidRDefault="00715E27" w:rsidP="00A537F0">
      <w:pPr>
        <w:pStyle w:val="Listeavsnitt"/>
        <w:numPr>
          <w:ilvl w:val="0"/>
          <w:numId w:val="5"/>
        </w:numPr>
      </w:pPr>
      <w:r w:rsidRPr="00A537F0">
        <w:rPr>
          <w:rFonts w:cs="Calibri"/>
          <w:b/>
          <w:sz w:val="28"/>
          <w:szCs w:val="28"/>
        </w:rPr>
        <w:lastRenderedPageBreak/>
        <w:t>Egenerklæring om taushetsbelagte opplysninger og om bortfall av taushetsplikt</w:t>
      </w:r>
      <w:bookmarkStart w:id="1" w:name="_Toc53056147"/>
      <w:bookmarkStart w:id="2" w:name="_Toc188432367"/>
      <w:bookmarkStart w:id="3" w:name="_Toc312075143"/>
      <w:bookmarkStart w:id="4" w:name="_Toc312333625"/>
      <w:bookmarkStart w:id="5" w:name="_Toc314154110"/>
      <w:bookmarkStart w:id="6" w:name="_Toc314568098"/>
      <w:bookmarkStart w:id="7" w:name="_Toc378167609"/>
      <w:bookmarkStart w:id="8" w:name="_Toc378168560"/>
      <w:bookmarkStart w:id="9" w:name="_Toc378259553"/>
      <w:bookmarkStart w:id="10" w:name="_Toc380130404"/>
      <w:r w:rsidRPr="00A537F0">
        <w:rPr>
          <w:rFonts w:cs="Calibri"/>
          <w:b/>
          <w:sz w:val="28"/>
          <w:szCs w:val="28"/>
        </w:rPr>
        <w:t xml:space="preserve"> </w:t>
      </w:r>
      <w:r w:rsidR="00101918" w:rsidRPr="00BB0A2D">
        <w:t xml:space="preserve">- </w:t>
      </w:r>
      <w:r w:rsidR="005A1E33" w:rsidRPr="005A1E33">
        <w:t>Leverandør skal fylle ut avmerkingsbokser og gule felter:</w:t>
      </w:r>
    </w:p>
    <w:p w14:paraId="345CF9F5" w14:textId="77777777" w:rsidR="00715E27" w:rsidRPr="00334DD2" w:rsidRDefault="00715E27" w:rsidP="00715E27">
      <w:pPr>
        <w:rPr>
          <w:rFonts w:cs="Calibri"/>
          <w:i/>
          <w:iCs/>
        </w:rPr>
      </w:pPr>
      <w:r w:rsidRPr="00334DD2">
        <w:rPr>
          <w:rFonts w:cs="Calibri"/>
          <w:i/>
          <w:iCs/>
        </w:rPr>
        <w:t>Sett et kryss:</w:t>
      </w:r>
    </w:p>
    <w:p w14:paraId="6DEDEC37" w14:textId="77777777" w:rsidR="00715E27" w:rsidRPr="00334DD2" w:rsidRDefault="00715E27" w:rsidP="00715E27">
      <w:pPr>
        <w:ind w:left="705" w:hanging="705"/>
        <w:rPr>
          <w:rFonts w:cs="Calibri"/>
        </w:rPr>
      </w:pPr>
      <w:r w:rsidRPr="00334DD2">
        <w:rPr>
          <w:rFonts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34DD2">
        <w:rPr>
          <w:rFonts w:cs="Calibri"/>
        </w:rPr>
        <w:instrText xml:space="preserve"> FORMCHECKBOX </w:instrText>
      </w:r>
      <w:r w:rsidRPr="00334DD2">
        <w:rPr>
          <w:rFonts w:cs="Calibri"/>
        </w:rPr>
      </w:r>
      <w:r w:rsidRPr="00334DD2">
        <w:rPr>
          <w:rFonts w:cs="Calibri"/>
        </w:rPr>
        <w:fldChar w:fldCharType="separate"/>
      </w:r>
      <w:r w:rsidRPr="00334DD2">
        <w:rPr>
          <w:rFonts w:cs="Calibri"/>
        </w:rPr>
        <w:fldChar w:fldCharType="end"/>
      </w:r>
      <w:r w:rsidRPr="00334DD2">
        <w:rPr>
          <w:rFonts w:cs="Calibri"/>
        </w:rPr>
        <w:t xml:space="preserve">  Tilbudet inneholder ikke opplysninger som er unntatt fra innsyn etter Offentleglova § 13.</w:t>
      </w:r>
    </w:p>
    <w:p w14:paraId="5B8BED5E" w14:textId="77777777" w:rsidR="00715E27" w:rsidRPr="00334DD2" w:rsidRDefault="00715E27" w:rsidP="00715E27">
      <w:pPr>
        <w:ind w:left="720" w:hanging="720"/>
        <w:rPr>
          <w:rFonts w:cs="Calibri"/>
        </w:rPr>
      </w:pPr>
      <w:r w:rsidRPr="00334DD2">
        <w:rPr>
          <w:rFonts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34DD2">
        <w:rPr>
          <w:rFonts w:cs="Calibri"/>
        </w:rPr>
        <w:instrText xml:space="preserve"> FORMCHECKBOX </w:instrText>
      </w:r>
      <w:r w:rsidRPr="00334DD2">
        <w:rPr>
          <w:rFonts w:cs="Calibri"/>
        </w:rPr>
      </w:r>
      <w:r w:rsidRPr="00334DD2">
        <w:rPr>
          <w:rFonts w:cs="Calibri"/>
        </w:rPr>
        <w:fldChar w:fldCharType="separate"/>
      </w:r>
      <w:r w:rsidRPr="00334DD2">
        <w:rPr>
          <w:rFonts w:cs="Calibri"/>
        </w:rPr>
        <w:fldChar w:fldCharType="end"/>
      </w:r>
      <w:r w:rsidRPr="00334DD2">
        <w:rPr>
          <w:rFonts w:cs="Calibri"/>
        </w:rPr>
        <w:t xml:space="preserve">  Tilbudet inneholder følgende taushetspliktige opplysninger </w:t>
      </w:r>
      <w:r>
        <w:rPr>
          <w:rFonts w:cs="Calibri"/>
        </w:rPr>
        <w:t>tilbyder mener</w:t>
      </w:r>
      <w:r w:rsidRPr="00334DD2">
        <w:rPr>
          <w:rFonts w:cs="Calibri"/>
        </w:rPr>
        <w:t xml:space="preserve"> skal være unntatt fra</w:t>
      </w:r>
      <w:r>
        <w:rPr>
          <w:rFonts w:cs="Calibri"/>
        </w:rPr>
        <w:t xml:space="preserve"> </w:t>
      </w:r>
      <w:r w:rsidRPr="00334DD2">
        <w:rPr>
          <w:rFonts w:cs="Calibri"/>
        </w:rPr>
        <w:t xml:space="preserve">innsyn etter Offentleglova § 13*: </w:t>
      </w: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2976"/>
        <w:gridCol w:w="4531"/>
      </w:tblGrid>
      <w:tr w:rsidR="00715E27" w:rsidRPr="008A3EB4" w14:paraId="07349C0D" w14:textId="77777777" w:rsidTr="005034D6">
        <w:trPr>
          <w:trHeight w:val="539"/>
        </w:trPr>
        <w:tc>
          <w:tcPr>
            <w:tcW w:w="1555" w:type="dxa"/>
            <w:shd w:val="clear" w:color="auto" w:fill="F2F2F2" w:themeFill="background1" w:themeFillShade="F2"/>
            <w:hideMark/>
          </w:tcPr>
          <w:p w14:paraId="221E24DD" w14:textId="6D842FC7" w:rsidR="00715E27" w:rsidRPr="008A3EB4" w:rsidRDefault="00715E27" w:rsidP="008408DC">
            <w:pPr>
              <w:spacing w:after="0"/>
              <w:rPr>
                <w:rFonts w:cs="Calibri"/>
              </w:rPr>
            </w:pPr>
            <w:r w:rsidRPr="008A3EB4">
              <w:rPr>
                <w:rFonts w:cs="Calibri"/>
              </w:rPr>
              <w:t>Referanse i innlevert</w:t>
            </w:r>
            <w:r w:rsidR="00627FB6">
              <w:rPr>
                <w:rFonts w:cs="Calibri"/>
              </w:rPr>
              <w:t xml:space="preserve"> tilbud</w:t>
            </w:r>
          </w:p>
        </w:tc>
        <w:tc>
          <w:tcPr>
            <w:tcW w:w="2976" w:type="dxa"/>
            <w:shd w:val="clear" w:color="auto" w:fill="F2F2F2" w:themeFill="background1" w:themeFillShade="F2"/>
            <w:hideMark/>
          </w:tcPr>
          <w:p w14:paraId="7978F378" w14:textId="77777777" w:rsidR="00715E27" w:rsidRPr="008A3EB4" w:rsidRDefault="00715E27" w:rsidP="008408DC">
            <w:pPr>
              <w:spacing w:after="0"/>
              <w:rPr>
                <w:rFonts w:cs="Calibri"/>
              </w:rPr>
            </w:pPr>
            <w:r w:rsidRPr="008A3EB4">
              <w:rPr>
                <w:rFonts w:cs="Calibri"/>
              </w:rPr>
              <w:t>Aktuelle opplysninger</w:t>
            </w:r>
          </w:p>
        </w:tc>
        <w:tc>
          <w:tcPr>
            <w:tcW w:w="4531" w:type="dxa"/>
            <w:shd w:val="clear" w:color="auto" w:fill="F2F2F2" w:themeFill="background1" w:themeFillShade="F2"/>
            <w:hideMark/>
          </w:tcPr>
          <w:p w14:paraId="302143D9" w14:textId="77777777" w:rsidR="00715E27" w:rsidRPr="008A3EB4" w:rsidRDefault="00715E27" w:rsidP="008408DC">
            <w:pPr>
              <w:spacing w:after="0"/>
              <w:rPr>
                <w:rFonts w:cs="Calibri"/>
              </w:rPr>
            </w:pPr>
            <w:r w:rsidRPr="008A3EB4">
              <w:rPr>
                <w:rFonts w:cs="Calibri"/>
              </w:rPr>
              <w:t>Begrunnelse for at det skal nektes innsyn i opplysningene</w:t>
            </w:r>
          </w:p>
        </w:tc>
      </w:tr>
      <w:tr w:rsidR="00715E27" w:rsidRPr="00334DD2" w14:paraId="08151C14" w14:textId="77777777" w:rsidTr="005034D6">
        <w:trPr>
          <w:trHeight w:val="370"/>
        </w:trPr>
        <w:tc>
          <w:tcPr>
            <w:tcW w:w="1555" w:type="dxa"/>
            <w:shd w:val="clear" w:color="auto" w:fill="FFF8CC" w:themeFill="accent1" w:themeFillTint="33"/>
          </w:tcPr>
          <w:p w14:paraId="08534564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2976" w:type="dxa"/>
            <w:shd w:val="clear" w:color="auto" w:fill="FFF8CC" w:themeFill="accent1" w:themeFillTint="33"/>
          </w:tcPr>
          <w:p w14:paraId="7D99B64F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4531" w:type="dxa"/>
            <w:shd w:val="clear" w:color="auto" w:fill="FFF8CC" w:themeFill="accent1" w:themeFillTint="33"/>
          </w:tcPr>
          <w:p w14:paraId="0CF4029E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  <w:tr w:rsidR="00715E27" w:rsidRPr="00334DD2" w14:paraId="2E26E698" w14:textId="77777777" w:rsidTr="005034D6">
        <w:trPr>
          <w:trHeight w:val="370"/>
        </w:trPr>
        <w:tc>
          <w:tcPr>
            <w:tcW w:w="1555" w:type="dxa"/>
            <w:shd w:val="clear" w:color="auto" w:fill="FFF8CC" w:themeFill="accent1" w:themeFillTint="33"/>
          </w:tcPr>
          <w:p w14:paraId="1FC9545D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2976" w:type="dxa"/>
            <w:shd w:val="clear" w:color="auto" w:fill="FFF8CC" w:themeFill="accent1" w:themeFillTint="33"/>
          </w:tcPr>
          <w:p w14:paraId="09B62BFC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4531" w:type="dxa"/>
            <w:shd w:val="clear" w:color="auto" w:fill="FFF8CC" w:themeFill="accent1" w:themeFillTint="33"/>
          </w:tcPr>
          <w:p w14:paraId="2CC21EDE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  <w:tr w:rsidR="00715E27" w:rsidRPr="00334DD2" w14:paraId="326D9785" w14:textId="77777777" w:rsidTr="005034D6">
        <w:trPr>
          <w:trHeight w:val="370"/>
        </w:trPr>
        <w:tc>
          <w:tcPr>
            <w:tcW w:w="1555" w:type="dxa"/>
            <w:shd w:val="clear" w:color="auto" w:fill="FFF8CC" w:themeFill="accent1" w:themeFillTint="33"/>
          </w:tcPr>
          <w:p w14:paraId="256914AF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2976" w:type="dxa"/>
            <w:shd w:val="clear" w:color="auto" w:fill="FFF8CC" w:themeFill="accent1" w:themeFillTint="33"/>
          </w:tcPr>
          <w:p w14:paraId="4B4B51A5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4531" w:type="dxa"/>
            <w:shd w:val="clear" w:color="auto" w:fill="FFF8CC" w:themeFill="accent1" w:themeFillTint="33"/>
          </w:tcPr>
          <w:p w14:paraId="2387F924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</w:tbl>
    <w:p w14:paraId="315AA10F" w14:textId="77777777" w:rsidR="00715E27" w:rsidRPr="001B593E" w:rsidRDefault="00715E27" w:rsidP="00715E27">
      <w:pPr>
        <w:rPr>
          <w:rFonts w:cs="Calibri"/>
          <w:i/>
          <w:iCs/>
          <w:sz w:val="20"/>
          <w:szCs w:val="20"/>
        </w:rPr>
      </w:pPr>
      <w:r w:rsidRPr="001B593E">
        <w:rPr>
          <w:rFonts w:cs="Calibri"/>
          <w:i/>
          <w:iCs/>
          <w:sz w:val="20"/>
          <w:szCs w:val="20"/>
        </w:rPr>
        <w:t>* Merk at ved krav om innsyn skal oppdragsgiveren på selvstendig grunnlag vurdere hvor vidt opplysningene er av en slik art at oppdragsgiveren plikter å nekte innsyn i disse, jf. Offentleglova § 29.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3979A57" w14:textId="50B20830" w:rsidR="00715E27" w:rsidRDefault="00715E27" w:rsidP="00715E27">
      <w:pPr>
        <w:rPr>
          <w:rFonts w:cs="Calibri"/>
        </w:rPr>
      </w:pPr>
      <w:r w:rsidRPr="00334DD2">
        <w:rPr>
          <w:rFonts w:cs="Calibri"/>
        </w:rPr>
        <w:t xml:space="preserve">Vi erklærer med dette at alle aktuelle opplysninger i vårt tilbud som vi regner som unntatt fra innsyn etter Offentleglova er presist oppgitt i tabellen over. </w:t>
      </w:r>
    </w:p>
    <w:p w14:paraId="23BE7B4F" w14:textId="79A2879D" w:rsidR="00701C44" w:rsidRDefault="001F1E25" w:rsidP="00715E27">
      <w:pPr>
        <w:rPr>
          <w:rFonts w:cs="Calibri"/>
        </w:rPr>
      </w:pPr>
      <w:r>
        <w:rPr>
          <w:rFonts w:cs="Calibri"/>
        </w:rPr>
        <w:t>&gt;</w:t>
      </w:r>
    </w:p>
    <w:p w14:paraId="6B397949" w14:textId="5CA6BF46" w:rsidR="00701C44" w:rsidRDefault="00701C44">
      <w:pPr>
        <w:spacing w:after="160" w:line="259" w:lineRule="auto"/>
        <w:rPr>
          <w:rFonts w:cs="Calibri"/>
        </w:rPr>
      </w:pPr>
    </w:p>
    <w:p w14:paraId="7DF922E0" w14:textId="77777777" w:rsidR="001F6503" w:rsidRDefault="001F6503">
      <w:pPr>
        <w:spacing w:after="160" w:line="259" w:lineRule="auto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br w:type="page"/>
      </w:r>
    </w:p>
    <w:p w14:paraId="211DC606" w14:textId="063C20F6" w:rsidR="00D336DD" w:rsidRPr="00641D4A" w:rsidRDefault="00A537F0" w:rsidP="00641D4A">
      <w:pPr>
        <w:pStyle w:val="Listeavsnitt"/>
        <w:numPr>
          <w:ilvl w:val="0"/>
          <w:numId w:val="5"/>
        </w:numPr>
      </w:pPr>
      <w:r>
        <w:rPr>
          <w:rFonts w:cs="Calibri"/>
          <w:b/>
          <w:bCs/>
          <w:sz w:val="28"/>
          <w:szCs w:val="28"/>
        </w:rPr>
        <w:lastRenderedPageBreak/>
        <w:t>Underskrift</w:t>
      </w:r>
      <w:r w:rsidR="00641D4A">
        <w:rPr>
          <w:rFonts w:cs="Calibri"/>
          <w:b/>
          <w:bCs/>
          <w:sz w:val="28"/>
          <w:szCs w:val="28"/>
        </w:rPr>
        <w:t xml:space="preserve"> </w:t>
      </w:r>
      <w:r w:rsidR="00641D4A" w:rsidRPr="00BB0A2D">
        <w:t>- Leverandør skal fylle ut</w:t>
      </w:r>
      <w:r w:rsidR="00641D4A">
        <w:t xml:space="preserve"> gule felter og signere:</w:t>
      </w:r>
    </w:p>
    <w:tbl>
      <w:tblPr>
        <w:tblStyle w:val="Tabellrutenett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4531"/>
      </w:tblGrid>
      <w:tr w:rsidR="001C4279" w:rsidRPr="005034D6" w14:paraId="6263EBF7" w14:textId="77777777" w:rsidTr="003D5AA9">
        <w:trPr>
          <w:trHeight w:val="455"/>
        </w:trPr>
        <w:tc>
          <w:tcPr>
            <w:tcW w:w="2263" w:type="dxa"/>
            <w:shd w:val="clear" w:color="auto" w:fill="F2F2F2" w:themeFill="background1" w:themeFillShade="F2"/>
          </w:tcPr>
          <w:p w14:paraId="549AED9F" w14:textId="77777777" w:rsidR="001C4279" w:rsidRPr="00334DD2" w:rsidRDefault="001C4279" w:rsidP="008408DC">
            <w:pPr>
              <w:pStyle w:val="Brdtekst"/>
              <w:rPr>
                <w:rFonts w:cs="Calibri"/>
              </w:rPr>
            </w:pPr>
            <w:r w:rsidRPr="00334DD2">
              <w:rPr>
                <w:rFonts w:cs="Calibri"/>
              </w:rPr>
              <w:t xml:space="preserve">Sted/ dato: </w:t>
            </w:r>
          </w:p>
        </w:tc>
        <w:tc>
          <w:tcPr>
            <w:tcW w:w="6799" w:type="dxa"/>
            <w:gridSpan w:val="2"/>
            <w:shd w:val="clear" w:color="auto" w:fill="FFF8CC" w:themeFill="accent1" w:themeFillTint="33"/>
          </w:tcPr>
          <w:p w14:paraId="1A08E5C8" w14:textId="60526935" w:rsidR="001C4279" w:rsidRPr="00334DD2" w:rsidRDefault="001C4279" w:rsidP="008408DC">
            <w:pPr>
              <w:pStyle w:val="Brdtekst"/>
              <w:rPr>
                <w:rFonts w:cs="Calibri"/>
              </w:rPr>
            </w:pPr>
          </w:p>
        </w:tc>
      </w:tr>
      <w:tr w:rsidR="00715E27" w:rsidRPr="00334DD2" w14:paraId="681942C6" w14:textId="77777777" w:rsidTr="001D3C0D">
        <w:trPr>
          <w:trHeight w:val="1490"/>
        </w:trPr>
        <w:tc>
          <w:tcPr>
            <w:tcW w:w="4531" w:type="dxa"/>
            <w:gridSpan w:val="2"/>
            <w:shd w:val="clear" w:color="auto" w:fill="FFF8CC" w:themeFill="accent1" w:themeFillTint="33"/>
          </w:tcPr>
          <w:p w14:paraId="2EEF256A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  <w:p w14:paraId="277B1885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  <w:p w14:paraId="386864F5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  <w:p w14:paraId="17F5DF27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4531" w:type="dxa"/>
            <w:shd w:val="clear" w:color="auto" w:fill="FFF8CC" w:themeFill="accent1" w:themeFillTint="33"/>
          </w:tcPr>
          <w:p w14:paraId="4E7E8DF8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  <w:tr w:rsidR="00715E27" w:rsidRPr="008C19F2" w14:paraId="04839416" w14:textId="77777777" w:rsidTr="001D3C0D">
        <w:tc>
          <w:tcPr>
            <w:tcW w:w="4531" w:type="dxa"/>
            <w:gridSpan w:val="2"/>
            <w:shd w:val="clear" w:color="auto" w:fill="F2F2F2" w:themeFill="background1" w:themeFillShade="F2"/>
          </w:tcPr>
          <w:p w14:paraId="2C23A469" w14:textId="5D7F1A0B" w:rsidR="00715E27" w:rsidRPr="008C19F2" w:rsidRDefault="00715E27" w:rsidP="008408DC">
            <w:pPr>
              <w:pStyle w:val="Brdtekst"/>
              <w:rPr>
                <w:rFonts w:cs="Calibri"/>
              </w:rPr>
            </w:pPr>
            <w:r w:rsidRPr="008C19F2">
              <w:rPr>
                <w:rFonts w:cs="Calibri"/>
              </w:rPr>
              <w:t>Leverandø</w:t>
            </w:r>
            <w:r w:rsidR="0039302C" w:rsidRPr="008C19F2">
              <w:rPr>
                <w:rFonts w:cs="Calibri"/>
              </w:rPr>
              <w:t>rnavn og firmastempel</w:t>
            </w:r>
            <w:r w:rsidRPr="008C19F2">
              <w:rPr>
                <w:rFonts w:cs="Calibri"/>
              </w:rPr>
              <w:tab/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6E671AFF" w14:textId="5E3CE217" w:rsidR="00715E27" w:rsidRPr="008C19F2" w:rsidRDefault="00715E27" w:rsidP="008408DC">
            <w:pPr>
              <w:pStyle w:val="Brdtekst"/>
              <w:rPr>
                <w:rFonts w:cs="Calibri"/>
              </w:rPr>
            </w:pPr>
            <w:r w:rsidRPr="008C19F2">
              <w:rPr>
                <w:rFonts w:cs="Calibri"/>
              </w:rPr>
              <w:t>Underskrift</w:t>
            </w:r>
            <w:r w:rsidR="0039302C" w:rsidRPr="008C19F2">
              <w:rPr>
                <w:rFonts w:cs="Calibri"/>
              </w:rPr>
              <w:t xml:space="preserve"> av signaturberettiget</w:t>
            </w:r>
          </w:p>
        </w:tc>
      </w:tr>
      <w:tr w:rsidR="008C19F2" w:rsidRPr="00334DD2" w14:paraId="6E1904B5" w14:textId="77777777" w:rsidTr="001D3C0D">
        <w:trPr>
          <w:trHeight w:val="446"/>
        </w:trPr>
        <w:tc>
          <w:tcPr>
            <w:tcW w:w="4531" w:type="dxa"/>
            <w:gridSpan w:val="2"/>
            <w:shd w:val="clear" w:color="auto" w:fill="F2F2F2" w:themeFill="background1" w:themeFillShade="F2"/>
          </w:tcPr>
          <w:p w14:paraId="35435761" w14:textId="77777777" w:rsidR="008C19F2" w:rsidRPr="00334DD2" w:rsidRDefault="008C19F2" w:rsidP="008408DC">
            <w:pPr>
              <w:pStyle w:val="Brdtekst"/>
              <w:rPr>
                <w:rFonts w:cs="Calibri"/>
              </w:rPr>
            </w:pPr>
            <w:r>
              <w:rPr>
                <w:rFonts w:cs="Calibri"/>
              </w:rPr>
              <w:t xml:space="preserve">Navn på signaturberettiget med blokkbokstaver: </w:t>
            </w:r>
          </w:p>
        </w:tc>
        <w:tc>
          <w:tcPr>
            <w:tcW w:w="4531" w:type="dxa"/>
            <w:shd w:val="clear" w:color="auto" w:fill="FFF8CC" w:themeFill="accent1" w:themeFillTint="33"/>
          </w:tcPr>
          <w:p w14:paraId="46D4D5C0" w14:textId="390FFC00" w:rsidR="008C19F2" w:rsidRPr="00334DD2" w:rsidRDefault="008C19F2" w:rsidP="008408DC">
            <w:pPr>
              <w:pStyle w:val="Brdtekst"/>
              <w:rPr>
                <w:rFonts w:cs="Calibri"/>
              </w:rPr>
            </w:pPr>
          </w:p>
        </w:tc>
      </w:tr>
    </w:tbl>
    <w:p w14:paraId="50D68B6A" w14:textId="77777777" w:rsidR="00715E27" w:rsidRDefault="00715E27" w:rsidP="00715E27">
      <w:pPr>
        <w:spacing w:after="0"/>
        <w:rPr>
          <w:rFonts w:ascii="Arial" w:hAnsi="Arial" w:cs="Arial"/>
          <w:i/>
          <w:iCs/>
          <w:sz w:val="18"/>
          <w:szCs w:val="18"/>
        </w:rPr>
      </w:pPr>
    </w:p>
    <w:p w14:paraId="1012EC0C" w14:textId="68FBFF92" w:rsidR="007201C4" w:rsidRPr="00D2340F" w:rsidRDefault="00D2340F" w:rsidP="00D2340F">
      <w:pPr>
        <w:rPr>
          <w:rFonts w:ascii="Arial" w:hAnsi="Arial" w:cs="Arial"/>
          <w:i/>
          <w:iCs/>
          <w:sz w:val="18"/>
          <w:szCs w:val="18"/>
        </w:rPr>
      </w:pPr>
      <w:r w:rsidRPr="008A4CD0">
        <w:rPr>
          <w:rFonts w:ascii="Arial" w:hAnsi="Arial" w:cs="Arial"/>
          <w:i/>
          <w:iCs/>
          <w:sz w:val="18"/>
          <w:szCs w:val="18"/>
        </w:rPr>
        <w:t>Dokumentet signeres og lastes opp som .pdf-fil med tilbudet. Elektronisk signatur kan benyttes.</w:t>
      </w:r>
    </w:p>
    <w:sectPr w:rsidR="007201C4" w:rsidRPr="00D2340F" w:rsidSect="009922F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170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A7850" w14:textId="77777777" w:rsidR="003D1E5F" w:rsidRDefault="003D1E5F" w:rsidP="00C61677">
      <w:pPr>
        <w:spacing w:after="0"/>
      </w:pPr>
      <w:r>
        <w:separator/>
      </w:r>
    </w:p>
  </w:endnote>
  <w:endnote w:type="continuationSeparator" w:id="0">
    <w:p w14:paraId="7BEEE944" w14:textId="77777777" w:rsidR="003D1E5F" w:rsidRDefault="003D1E5F" w:rsidP="00C61677">
      <w:pPr>
        <w:spacing w:after="0"/>
      </w:pPr>
      <w:r>
        <w:continuationSeparator/>
      </w:r>
    </w:p>
  </w:endnote>
  <w:endnote w:type="continuationNotice" w:id="1">
    <w:p w14:paraId="683F7A84" w14:textId="77777777" w:rsidR="003D1E5F" w:rsidRDefault="003D1E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8375"/>
      <w:gridCol w:w="697"/>
    </w:tblGrid>
    <w:tr w:rsidR="003A1553" w14:paraId="42966E5D" w14:textId="77777777" w:rsidTr="7D7536A2">
      <w:tc>
        <w:tcPr>
          <w:tcW w:w="8375" w:type="dxa"/>
        </w:tcPr>
        <w:p w14:paraId="593506D3" w14:textId="7B3ACB53" w:rsidR="003A1553" w:rsidRDefault="7D7536A2" w:rsidP="28656D9C">
          <w:pPr>
            <w:pStyle w:val="Bunntekst"/>
          </w:pPr>
          <w:r>
            <w:t>Tilbudsbekreftelse - Forbruks- og renholdsmateriell</w:t>
          </w:r>
        </w:p>
      </w:tc>
      <w:tc>
        <w:tcPr>
          <w:tcW w:w="697" w:type="dxa"/>
        </w:tcPr>
        <w:p w14:paraId="6253C416" w14:textId="77777777" w:rsidR="003A1553" w:rsidRPr="00515661" w:rsidRDefault="003A1553" w:rsidP="003A1553">
          <w:pPr>
            <w:pStyle w:val="Bunntekst"/>
            <w:jc w:val="right"/>
          </w:pPr>
          <w:r w:rsidRPr="00DF1CA8">
            <w:rPr>
              <w:rFonts w:cstheme="minorHAnsi"/>
              <w:szCs w:val="16"/>
            </w:rPr>
            <w:fldChar w:fldCharType="begin"/>
          </w:r>
          <w:r w:rsidRPr="00DF1CA8">
            <w:rPr>
              <w:rFonts w:cstheme="minorHAnsi"/>
              <w:szCs w:val="16"/>
            </w:rPr>
            <w:instrText xml:space="preserve"> PAGE   \* MERGEFORMAT </w:instrText>
          </w:r>
          <w:r w:rsidRPr="00DF1CA8">
            <w:rPr>
              <w:rFonts w:cstheme="minorHAnsi"/>
              <w:szCs w:val="16"/>
            </w:rPr>
            <w:fldChar w:fldCharType="separate"/>
          </w:r>
          <w:r>
            <w:rPr>
              <w:rFonts w:cstheme="minorHAnsi"/>
              <w:szCs w:val="16"/>
            </w:rPr>
            <w:t>2</w:t>
          </w:r>
          <w:r w:rsidRPr="00DF1CA8">
            <w:rPr>
              <w:rFonts w:cstheme="minorHAnsi"/>
              <w:szCs w:val="16"/>
            </w:rPr>
            <w:fldChar w:fldCharType="end"/>
          </w:r>
          <w:r w:rsidRPr="00DF1CA8">
            <w:rPr>
              <w:rFonts w:cstheme="minorHAnsi"/>
              <w:szCs w:val="16"/>
            </w:rPr>
            <w:t xml:space="preserve"> av </w:t>
          </w:r>
          <w:r w:rsidRPr="00DF1CA8">
            <w:rPr>
              <w:rFonts w:cstheme="minorHAnsi"/>
              <w:szCs w:val="16"/>
            </w:rPr>
            <w:fldChar w:fldCharType="begin"/>
          </w:r>
          <w:r w:rsidRPr="00DF1CA8">
            <w:rPr>
              <w:rFonts w:cstheme="minorHAnsi"/>
              <w:szCs w:val="16"/>
            </w:rPr>
            <w:instrText xml:space="preserve"> NUMPAGES   \* MERGEFORMAT </w:instrText>
          </w:r>
          <w:r w:rsidRPr="00DF1CA8">
            <w:rPr>
              <w:rFonts w:cstheme="minorHAnsi"/>
              <w:szCs w:val="16"/>
            </w:rPr>
            <w:fldChar w:fldCharType="separate"/>
          </w:r>
          <w:r>
            <w:rPr>
              <w:rFonts w:cstheme="minorHAnsi"/>
              <w:szCs w:val="16"/>
            </w:rPr>
            <w:t>12</w:t>
          </w:r>
          <w:r w:rsidRPr="00DF1CA8">
            <w:rPr>
              <w:rFonts w:cstheme="minorHAnsi"/>
              <w:szCs w:val="16"/>
            </w:rPr>
            <w:fldChar w:fldCharType="end"/>
          </w:r>
        </w:p>
      </w:tc>
    </w:tr>
    <w:tr w:rsidR="00334DD2" w:rsidRPr="004A4D48" w14:paraId="06DDAB66" w14:textId="77777777" w:rsidTr="7D7536A2">
      <w:tc>
        <w:tcPr>
          <w:tcW w:w="8375" w:type="dxa"/>
        </w:tcPr>
        <w:p w14:paraId="7965E0B3" w14:textId="240FA9A2" w:rsidR="00334DD2" w:rsidRDefault="00334DD2" w:rsidP="008E4D90">
          <w:pPr>
            <w:pStyle w:val="Bunntekst"/>
            <w:jc w:val="left"/>
          </w:pPr>
        </w:p>
      </w:tc>
      <w:tc>
        <w:tcPr>
          <w:tcW w:w="697" w:type="dxa"/>
        </w:tcPr>
        <w:p w14:paraId="546A236B" w14:textId="0C54961E" w:rsidR="00334DD2" w:rsidRPr="004A4D48" w:rsidRDefault="00334DD2" w:rsidP="00334DD2">
          <w:pPr>
            <w:pStyle w:val="Bunntekst"/>
            <w:rPr>
              <w:rFonts w:cstheme="minorHAnsi"/>
              <w:szCs w:val="16"/>
            </w:rPr>
          </w:pPr>
        </w:p>
      </w:tc>
    </w:tr>
  </w:tbl>
  <w:p w14:paraId="34D5DAB7" w14:textId="77777777" w:rsidR="00CF4755" w:rsidRPr="00334DD2" w:rsidRDefault="00CF4755" w:rsidP="00334DD2">
    <w:pPr>
      <w:pStyle w:val="Bunntekst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8375"/>
      <w:gridCol w:w="697"/>
    </w:tblGrid>
    <w:tr w:rsidR="00E06B80" w:rsidRPr="004A4D48" w14:paraId="37CCE9F9" w14:textId="77777777" w:rsidTr="347850B6">
      <w:tc>
        <w:tcPr>
          <w:tcW w:w="8364" w:type="dxa"/>
        </w:tcPr>
        <w:p w14:paraId="7E879EDF" w14:textId="34A009C9" w:rsidR="00E06B80" w:rsidRDefault="347850B6" w:rsidP="347850B6">
          <w:pPr>
            <w:pStyle w:val="Bunntekst"/>
          </w:pPr>
          <w:r w:rsidRPr="347850B6">
            <w:t>Nordsamisk språkopplæring på videregående skolenivå for elever i Trøndelag</w:t>
          </w:r>
        </w:p>
      </w:tc>
      <w:tc>
        <w:tcPr>
          <w:tcW w:w="696" w:type="dxa"/>
        </w:tcPr>
        <w:p w14:paraId="33E6C97F" w14:textId="0167CE91" w:rsidR="00E06B80" w:rsidRPr="004A4D48" w:rsidRDefault="004A4D48" w:rsidP="004A4D48">
          <w:pPr>
            <w:pStyle w:val="Bunntekst"/>
            <w:rPr>
              <w:rFonts w:cstheme="minorHAnsi"/>
              <w:szCs w:val="16"/>
            </w:rPr>
          </w:pPr>
          <w:r w:rsidRPr="004A4D48">
            <w:rPr>
              <w:rFonts w:cstheme="minorHAnsi"/>
              <w:szCs w:val="16"/>
            </w:rPr>
            <w:fldChar w:fldCharType="begin"/>
          </w:r>
          <w:r w:rsidRPr="004A4D48">
            <w:rPr>
              <w:rFonts w:cstheme="minorHAnsi"/>
              <w:szCs w:val="16"/>
            </w:rPr>
            <w:instrText xml:space="preserve"> PAGE   \* MERGEFORMAT </w:instrText>
          </w:r>
          <w:r w:rsidRPr="004A4D48">
            <w:rPr>
              <w:rFonts w:cstheme="minorHAnsi"/>
              <w:szCs w:val="16"/>
            </w:rPr>
            <w:fldChar w:fldCharType="separate"/>
          </w:r>
          <w:r w:rsidRPr="004A4D48">
            <w:rPr>
              <w:rFonts w:cstheme="minorHAnsi"/>
              <w:szCs w:val="16"/>
            </w:rPr>
            <w:t>1</w:t>
          </w:r>
          <w:r w:rsidRPr="004A4D48">
            <w:rPr>
              <w:rFonts w:cstheme="minorHAnsi"/>
              <w:szCs w:val="16"/>
            </w:rPr>
            <w:fldChar w:fldCharType="end"/>
          </w:r>
          <w:r w:rsidRPr="004A4D48">
            <w:rPr>
              <w:rFonts w:cstheme="minorHAnsi"/>
              <w:szCs w:val="16"/>
            </w:rPr>
            <w:t xml:space="preserve"> av </w:t>
          </w:r>
          <w:r w:rsidRPr="004A4D48">
            <w:rPr>
              <w:rFonts w:cstheme="minorHAnsi"/>
              <w:szCs w:val="16"/>
            </w:rPr>
            <w:fldChar w:fldCharType="begin"/>
          </w:r>
          <w:r w:rsidRPr="004A4D48">
            <w:rPr>
              <w:rFonts w:cstheme="minorHAnsi"/>
              <w:szCs w:val="16"/>
            </w:rPr>
            <w:instrText xml:space="preserve"> NUMPAGES   \* MERGEFORMAT </w:instrText>
          </w:r>
          <w:r w:rsidRPr="004A4D48">
            <w:rPr>
              <w:rFonts w:cstheme="minorHAnsi"/>
              <w:szCs w:val="16"/>
            </w:rPr>
            <w:fldChar w:fldCharType="separate"/>
          </w:r>
          <w:r w:rsidRPr="004A4D48">
            <w:rPr>
              <w:rFonts w:cstheme="minorHAnsi"/>
              <w:szCs w:val="16"/>
            </w:rPr>
            <w:t>1</w:t>
          </w:r>
          <w:r w:rsidRPr="004A4D48">
            <w:rPr>
              <w:rFonts w:cstheme="minorHAnsi"/>
              <w:szCs w:val="16"/>
            </w:rPr>
            <w:fldChar w:fldCharType="end"/>
          </w:r>
        </w:p>
      </w:tc>
    </w:tr>
  </w:tbl>
  <w:p w14:paraId="701F22FD" w14:textId="6EAFB0BE" w:rsidR="00C61677" w:rsidRPr="00E06B80" w:rsidRDefault="00C61677" w:rsidP="00E06B80">
    <w:pPr>
      <w:pStyle w:val="Bunn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2503D" w14:textId="77777777" w:rsidR="003D1E5F" w:rsidRDefault="003D1E5F" w:rsidP="00C61677">
      <w:pPr>
        <w:spacing w:after="0"/>
      </w:pPr>
      <w:r>
        <w:separator/>
      </w:r>
    </w:p>
  </w:footnote>
  <w:footnote w:type="continuationSeparator" w:id="0">
    <w:p w14:paraId="68DC421D" w14:textId="77777777" w:rsidR="003D1E5F" w:rsidRDefault="003D1E5F" w:rsidP="00C61677">
      <w:pPr>
        <w:spacing w:after="0"/>
      </w:pPr>
      <w:r>
        <w:continuationSeparator/>
      </w:r>
    </w:p>
  </w:footnote>
  <w:footnote w:type="continuationNotice" w:id="1">
    <w:p w14:paraId="300832AD" w14:textId="77777777" w:rsidR="003D1E5F" w:rsidRDefault="003D1E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8E3E" w14:textId="360662C0" w:rsidR="00777189" w:rsidRDefault="008F3866" w:rsidP="008F3866">
    <w:pPr>
      <w:pStyle w:val="Topptekst"/>
    </w:pPr>
    <w:r w:rsidRPr="00777189">
      <w:rPr>
        <w:noProof/>
      </w:rPr>
      <w:drawing>
        <wp:anchor distT="0" distB="0" distL="114300" distR="114300" simplePos="0" relativeHeight="251659266" behindDoc="0" locked="0" layoutInCell="1" allowOverlap="1" wp14:anchorId="2E0737B8" wp14:editId="27674F0E">
          <wp:simplePos x="0" y="0"/>
          <wp:positionH relativeFrom="column">
            <wp:posOffset>-708572</wp:posOffset>
          </wp:positionH>
          <wp:positionV relativeFrom="page">
            <wp:posOffset>-255182</wp:posOffset>
          </wp:positionV>
          <wp:extent cx="2244725" cy="1148715"/>
          <wp:effectExtent l="0" t="0" r="3175" b="0"/>
          <wp:wrapSquare wrapText="bothSides"/>
          <wp:docPr id="1316472148" name="Bilde 1316472148" descr="Et bilde som inneholder gul, let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9311" name="Bilde 6489311" descr="Et bilde som inneholder gul, let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30A4B" w:rsidRPr="00777189">
      <w:rPr>
        <w:noProof/>
      </w:rPr>
      <w:drawing>
        <wp:anchor distT="0" distB="0" distL="114300" distR="114300" simplePos="0" relativeHeight="251658242" behindDoc="1" locked="0" layoutInCell="1" allowOverlap="1" wp14:anchorId="3E339D28" wp14:editId="5CB20C8A">
          <wp:simplePos x="0" y="0"/>
          <wp:positionH relativeFrom="page">
            <wp:align>right</wp:align>
          </wp:positionH>
          <wp:positionV relativeFrom="page">
            <wp:posOffset>-323850</wp:posOffset>
          </wp:positionV>
          <wp:extent cx="1429385" cy="1148715"/>
          <wp:effectExtent l="0" t="0" r="0" b="0"/>
          <wp:wrapNone/>
          <wp:docPr id="1643694924" name="Bilde 16436949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DC86E" w14:textId="77777777" w:rsidR="002B1ED8" w:rsidRDefault="002B1ED8">
    <w:pPr>
      <w:pStyle w:val="Topptekst"/>
    </w:pPr>
  </w:p>
  <w:p w14:paraId="777A0DA3" w14:textId="13E83960" w:rsidR="00C61677" w:rsidRDefault="00A30A4B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538159" wp14:editId="079620CE">
          <wp:simplePos x="0" y="0"/>
          <wp:positionH relativeFrom="page">
            <wp:posOffset>6140450</wp:posOffset>
          </wp:positionH>
          <wp:positionV relativeFrom="page">
            <wp:posOffset>-361950</wp:posOffset>
          </wp:positionV>
          <wp:extent cx="1429385" cy="1148715"/>
          <wp:effectExtent l="0" t="0" r="0" b="0"/>
          <wp:wrapNone/>
          <wp:docPr id="39370566" name="Bilde 393705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257540DA" wp14:editId="1E459FA6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983511180" name="Bilde 983511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yjw4R7wK" int2:invalidationBookmarkName="" int2:hashCode="zlTgCAqMwWyjHK" int2:id="VHb0ip9m">
      <int2:state int2:value="Rejected" int2:type="spell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62200"/>
    <w:multiLevelType w:val="hybridMultilevel"/>
    <w:tmpl w:val="1C0A338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B14DD"/>
    <w:multiLevelType w:val="hybridMultilevel"/>
    <w:tmpl w:val="A704BDB0"/>
    <w:lvl w:ilvl="0" w:tplc="04140015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026998">
    <w:abstractNumId w:val="1"/>
  </w:num>
  <w:num w:numId="2" w16cid:durableId="1811703739">
    <w:abstractNumId w:val="0"/>
  </w:num>
  <w:num w:numId="3" w16cid:durableId="567305253">
    <w:abstractNumId w:val="4"/>
  </w:num>
  <w:num w:numId="4" w16cid:durableId="77559634">
    <w:abstractNumId w:val="2"/>
  </w:num>
  <w:num w:numId="5" w16cid:durableId="646470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60"/>
    <w:rsid w:val="0000130B"/>
    <w:rsid w:val="000073A4"/>
    <w:rsid w:val="00021151"/>
    <w:rsid w:val="00034886"/>
    <w:rsid w:val="000352A8"/>
    <w:rsid w:val="0003589F"/>
    <w:rsid w:val="000527E6"/>
    <w:rsid w:val="00053C60"/>
    <w:rsid w:val="0007021A"/>
    <w:rsid w:val="000765B3"/>
    <w:rsid w:val="00080D23"/>
    <w:rsid w:val="00091D4E"/>
    <w:rsid w:val="000922FC"/>
    <w:rsid w:val="000B1280"/>
    <w:rsid w:val="000B1B3B"/>
    <w:rsid w:val="000C4BF9"/>
    <w:rsid w:val="000E069C"/>
    <w:rsid w:val="000F46BC"/>
    <w:rsid w:val="00101918"/>
    <w:rsid w:val="00111ECF"/>
    <w:rsid w:val="00126DB8"/>
    <w:rsid w:val="00144892"/>
    <w:rsid w:val="0015160E"/>
    <w:rsid w:val="00151BF2"/>
    <w:rsid w:val="00156A05"/>
    <w:rsid w:val="00163839"/>
    <w:rsid w:val="00174634"/>
    <w:rsid w:val="001900E2"/>
    <w:rsid w:val="001A2DB7"/>
    <w:rsid w:val="001B0C6C"/>
    <w:rsid w:val="001B593E"/>
    <w:rsid w:val="001C4279"/>
    <w:rsid w:val="001D3C0D"/>
    <w:rsid w:val="001D4269"/>
    <w:rsid w:val="001E29EA"/>
    <w:rsid w:val="001F1E25"/>
    <w:rsid w:val="001F369F"/>
    <w:rsid w:val="001F6503"/>
    <w:rsid w:val="002037ED"/>
    <w:rsid w:val="00206C27"/>
    <w:rsid w:val="00224960"/>
    <w:rsid w:val="00241F1E"/>
    <w:rsid w:val="00243DC9"/>
    <w:rsid w:val="00261B4E"/>
    <w:rsid w:val="00283329"/>
    <w:rsid w:val="002A4E81"/>
    <w:rsid w:val="002B1ED8"/>
    <w:rsid w:val="002D1F65"/>
    <w:rsid w:val="002E36F0"/>
    <w:rsid w:val="00306474"/>
    <w:rsid w:val="00334DD2"/>
    <w:rsid w:val="00335956"/>
    <w:rsid w:val="0033708D"/>
    <w:rsid w:val="00347228"/>
    <w:rsid w:val="003713FE"/>
    <w:rsid w:val="003723E0"/>
    <w:rsid w:val="00373354"/>
    <w:rsid w:val="0039302C"/>
    <w:rsid w:val="003A1553"/>
    <w:rsid w:val="003A1C22"/>
    <w:rsid w:val="003A307B"/>
    <w:rsid w:val="003A453E"/>
    <w:rsid w:val="003A4DA0"/>
    <w:rsid w:val="003A5272"/>
    <w:rsid w:val="003B49D3"/>
    <w:rsid w:val="003D1E5F"/>
    <w:rsid w:val="003D5AA9"/>
    <w:rsid w:val="003E06D1"/>
    <w:rsid w:val="003E46AE"/>
    <w:rsid w:val="003F5354"/>
    <w:rsid w:val="00405406"/>
    <w:rsid w:val="004062D9"/>
    <w:rsid w:val="00406334"/>
    <w:rsid w:val="00412394"/>
    <w:rsid w:val="004173F9"/>
    <w:rsid w:val="00432DF5"/>
    <w:rsid w:val="00435F53"/>
    <w:rsid w:val="0044585E"/>
    <w:rsid w:val="004845E0"/>
    <w:rsid w:val="00486A0A"/>
    <w:rsid w:val="0049771F"/>
    <w:rsid w:val="004A4D48"/>
    <w:rsid w:val="004B2100"/>
    <w:rsid w:val="004B7076"/>
    <w:rsid w:val="004C061E"/>
    <w:rsid w:val="004C0CC6"/>
    <w:rsid w:val="004D1D0F"/>
    <w:rsid w:val="004E2445"/>
    <w:rsid w:val="004E452D"/>
    <w:rsid w:val="004E4FCC"/>
    <w:rsid w:val="004E6FC7"/>
    <w:rsid w:val="005034D6"/>
    <w:rsid w:val="0050552E"/>
    <w:rsid w:val="00511713"/>
    <w:rsid w:val="0051416E"/>
    <w:rsid w:val="0054451A"/>
    <w:rsid w:val="00545C9C"/>
    <w:rsid w:val="0056002F"/>
    <w:rsid w:val="00562F05"/>
    <w:rsid w:val="00596F6D"/>
    <w:rsid w:val="005A1E33"/>
    <w:rsid w:val="005B73BD"/>
    <w:rsid w:val="005C2A2C"/>
    <w:rsid w:val="005C6E3E"/>
    <w:rsid w:val="005C6EFF"/>
    <w:rsid w:val="005E46BD"/>
    <w:rsid w:val="00603096"/>
    <w:rsid w:val="00610023"/>
    <w:rsid w:val="006147FF"/>
    <w:rsid w:val="006148EF"/>
    <w:rsid w:val="00627FB6"/>
    <w:rsid w:val="0063298B"/>
    <w:rsid w:val="00641D4A"/>
    <w:rsid w:val="00664DDF"/>
    <w:rsid w:val="00674AF6"/>
    <w:rsid w:val="00697DEB"/>
    <w:rsid w:val="006B6C3C"/>
    <w:rsid w:val="006D2683"/>
    <w:rsid w:val="006E1E6D"/>
    <w:rsid w:val="00701C44"/>
    <w:rsid w:val="00710714"/>
    <w:rsid w:val="00711982"/>
    <w:rsid w:val="0071551B"/>
    <w:rsid w:val="00715E27"/>
    <w:rsid w:val="007201C4"/>
    <w:rsid w:val="00743499"/>
    <w:rsid w:val="00757F3F"/>
    <w:rsid w:val="007644C8"/>
    <w:rsid w:val="007648AE"/>
    <w:rsid w:val="007730E9"/>
    <w:rsid w:val="00777189"/>
    <w:rsid w:val="00792ABB"/>
    <w:rsid w:val="007A029C"/>
    <w:rsid w:val="007A2F87"/>
    <w:rsid w:val="007D0751"/>
    <w:rsid w:val="007E2E62"/>
    <w:rsid w:val="007F154A"/>
    <w:rsid w:val="007F3801"/>
    <w:rsid w:val="008135D2"/>
    <w:rsid w:val="008572BC"/>
    <w:rsid w:val="008879A8"/>
    <w:rsid w:val="0089329D"/>
    <w:rsid w:val="008A1C91"/>
    <w:rsid w:val="008A3EB4"/>
    <w:rsid w:val="008C19F2"/>
    <w:rsid w:val="008C5320"/>
    <w:rsid w:val="008C5EEF"/>
    <w:rsid w:val="008E4D90"/>
    <w:rsid w:val="008F3866"/>
    <w:rsid w:val="008F476A"/>
    <w:rsid w:val="00901771"/>
    <w:rsid w:val="0090351F"/>
    <w:rsid w:val="00910966"/>
    <w:rsid w:val="009140D3"/>
    <w:rsid w:val="00916952"/>
    <w:rsid w:val="00925C31"/>
    <w:rsid w:val="009341B7"/>
    <w:rsid w:val="009418B5"/>
    <w:rsid w:val="0094407A"/>
    <w:rsid w:val="0095431F"/>
    <w:rsid w:val="0095516C"/>
    <w:rsid w:val="0095672A"/>
    <w:rsid w:val="009922F3"/>
    <w:rsid w:val="009A772C"/>
    <w:rsid w:val="009B1DB2"/>
    <w:rsid w:val="009C4860"/>
    <w:rsid w:val="009C51E7"/>
    <w:rsid w:val="009C5685"/>
    <w:rsid w:val="009C70DB"/>
    <w:rsid w:val="009C7B9F"/>
    <w:rsid w:val="009E25E2"/>
    <w:rsid w:val="009E2C8C"/>
    <w:rsid w:val="009E4F4B"/>
    <w:rsid w:val="009E522D"/>
    <w:rsid w:val="009E701E"/>
    <w:rsid w:val="00A1148A"/>
    <w:rsid w:val="00A12C71"/>
    <w:rsid w:val="00A262DF"/>
    <w:rsid w:val="00A277BE"/>
    <w:rsid w:val="00A30A4B"/>
    <w:rsid w:val="00A34CD6"/>
    <w:rsid w:val="00A5204D"/>
    <w:rsid w:val="00A537F0"/>
    <w:rsid w:val="00A578A0"/>
    <w:rsid w:val="00A76AA0"/>
    <w:rsid w:val="00A90FE2"/>
    <w:rsid w:val="00AA0EDE"/>
    <w:rsid w:val="00AA0FC5"/>
    <w:rsid w:val="00AA7A71"/>
    <w:rsid w:val="00AB3DB7"/>
    <w:rsid w:val="00AC7834"/>
    <w:rsid w:val="00AD3AFF"/>
    <w:rsid w:val="00AE2EF1"/>
    <w:rsid w:val="00AE3C68"/>
    <w:rsid w:val="00B12EBE"/>
    <w:rsid w:val="00B160BA"/>
    <w:rsid w:val="00B52054"/>
    <w:rsid w:val="00BA15B2"/>
    <w:rsid w:val="00BB0A2D"/>
    <w:rsid w:val="00BB148D"/>
    <w:rsid w:val="00BD33F1"/>
    <w:rsid w:val="00BE17A6"/>
    <w:rsid w:val="00C0361B"/>
    <w:rsid w:val="00C03B4F"/>
    <w:rsid w:val="00C2378A"/>
    <w:rsid w:val="00C31A36"/>
    <w:rsid w:val="00C327CE"/>
    <w:rsid w:val="00C418F1"/>
    <w:rsid w:val="00C50E1A"/>
    <w:rsid w:val="00C54457"/>
    <w:rsid w:val="00C61677"/>
    <w:rsid w:val="00C7280D"/>
    <w:rsid w:val="00C7361E"/>
    <w:rsid w:val="00C864F9"/>
    <w:rsid w:val="00C86E45"/>
    <w:rsid w:val="00C87B13"/>
    <w:rsid w:val="00C97A02"/>
    <w:rsid w:val="00CA20D5"/>
    <w:rsid w:val="00CA4E2B"/>
    <w:rsid w:val="00CA738A"/>
    <w:rsid w:val="00CB5C2A"/>
    <w:rsid w:val="00CD7517"/>
    <w:rsid w:val="00CE66AD"/>
    <w:rsid w:val="00CE7640"/>
    <w:rsid w:val="00CF4755"/>
    <w:rsid w:val="00D2340F"/>
    <w:rsid w:val="00D336DD"/>
    <w:rsid w:val="00DA7898"/>
    <w:rsid w:val="00DB6321"/>
    <w:rsid w:val="00DB6BC0"/>
    <w:rsid w:val="00DD5791"/>
    <w:rsid w:val="00DE25E0"/>
    <w:rsid w:val="00DE7EA2"/>
    <w:rsid w:val="00DF796F"/>
    <w:rsid w:val="00E01E69"/>
    <w:rsid w:val="00E02A36"/>
    <w:rsid w:val="00E06B80"/>
    <w:rsid w:val="00E150ED"/>
    <w:rsid w:val="00E423BD"/>
    <w:rsid w:val="00E50BAC"/>
    <w:rsid w:val="00E52B4A"/>
    <w:rsid w:val="00E569E9"/>
    <w:rsid w:val="00E615C7"/>
    <w:rsid w:val="00E61781"/>
    <w:rsid w:val="00E748B3"/>
    <w:rsid w:val="00E817C5"/>
    <w:rsid w:val="00E866DD"/>
    <w:rsid w:val="00E91F64"/>
    <w:rsid w:val="00E96301"/>
    <w:rsid w:val="00E96D60"/>
    <w:rsid w:val="00EB5EEE"/>
    <w:rsid w:val="00EC62DB"/>
    <w:rsid w:val="00EC6D33"/>
    <w:rsid w:val="00ED3440"/>
    <w:rsid w:val="00ED4BCA"/>
    <w:rsid w:val="00EE11A0"/>
    <w:rsid w:val="00EF2419"/>
    <w:rsid w:val="00EF7F27"/>
    <w:rsid w:val="00F0405E"/>
    <w:rsid w:val="00F117BA"/>
    <w:rsid w:val="00F2050E"/>
    <w:rsid w:val="00F363B4"/>
    <w:rsid w:val="00F475D5"/>
    <w:rsid w:val="00F606A4"/>
    <w:rsid w:val="00F72EA4"/>
    <w:rsid w:val="00F8152D"/>
    <w:rsid w:val="00FA0A3E"/>
    <w:rsid w:val="00FA7C03"/>
    <w:rsid w:val="00FB4E9C"/>
    <w:rsid w:val="00FC298F"/>
    <w:rsid w:val="00FD1E13"/>
    <w:rsid w:val="00FD2CCB"/>
    <w:rsid w:val="00FE4490"/>
    <w:rsid w:val="00FE57C0"/>
    <w:rsid w:val="28656D9C"/>
    <w:rsid w:val="347850B6"/>
    <w:rsid w:val="371FD540"/>
    <w:rsid w:val="3767F503"/>
    <w:rsid w:val="5C28B285"/>
    <w:rsid w:val="651C7ACC"/>
    <w:rsid w:val="6DA9027F"/>
    <w:rsid w:val="7D75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5C79"/>
  <w15:chartTrackingRefBased/>
  <w15:docId w15:val="{EA1E5EA7-C59E-4D46-956E-8A109F11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uiPriority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BB0A2D"/>
    <w:pPr>
      <w:spacing w:after="200" w:line="240" w:lineRule="auto"/>
    </w:pPr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semiHidden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uiPriority w:val="39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semiHidden/>
    <w:rsid w:val="009035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FBB94624F7A34385A8DFD16AAE5FEA" ma:contentTypeVersion="3" ma:contentTypeDescription="Opprett et nytt dokument." ma:contentTypeScope="" ma:versionID="e5aa3e8189c24904db9b91c93a0f300b">
  <xsd:schema xmlns:xsd="http://www.w3.org/2001/XMLSchema" xmlns:xs="http://www.w3.org/2001/XMLSchema" xmlns:p="http://schemas.microsoft.com/office/2006/metadata/properties" xmlns:ns2="1c50ad5a-bf27-4291-8c6a-5efd715105f1" targetNamespace="http://schemas.microsoft.com/office/2006/metadata/properties" ma:root="true" ma:fieldsID="0f028ca44d903aa38e1d821c1277da43" ns2:_="">
    <xsd:import namespace="1c50ad5a-bf27-4291-8c6a-5efd71510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0ad5a-bf27-4291-8c6a-5efd71510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root>
</root>
</file>

<file path=customXml/itemProps1.xml><?xml version="1.0" encoding="utf-8"?>
<ds:datastoreItem xmlns:ds="http://schemas.openxmlformats.org/officeDocument/2006/customXml" ds:itemID="{100B3E34-7C85-4389-BCA4-178C9AFB9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0ad5a-bf27-4291-8c6a-5efd71510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1BB05B-8A68-4E2E-8F08-D685F7845E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TRFK_Brevmal</Template>
  <TotalTime>4</TotalTime>
  <Pages>3</Pages>
  <Words>309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Tilbudsbekreftelse</dc:title>
  <dc:subject/>
  <dc:creator/>
  <cp:keywords/>
  <dc:description/>
  <cp:lastModifiedBy>Svend Olaf Olsen</cp:lastModifiedBy>
  <cp:revision>178</cp:revision>
  <dcterms:created xsi:type="dcterms:W3CDTF">2022-03-17T19:59:00Z</dcterms:created>
  <dcterms:modified xsi:type="dcterms:W3CDTF">2026-06-26T10:29:00Z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0x0101004EFBB94624F7A34385A8DFD16AAE5FEA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MediaServiceImageTags">
    <vt:lpwstr/>
  </property>
</Properties>
</file>